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bookmarkStart w:id="0" w:name="_GoBack"/>
      <w:bookmarkEnd w:id="0"/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¯För</w:t>
      </w:r>
      <w:r w:rsidRPr="009855E9">
        <w:rPr>
          <w:rFonts w:ascii="Braille 6 txt no" w:hAnsi="Braille 6 txt no" w:cs="Braille 6 txt se"/>
          <w:lang w:val="sv-SE"/>
        </w:rPr>
        <w:softHyphen/>
        <w:t>fat</w:t>
      </w:r>
      <w:r w:rsidRPr="009855E9">
        <w:rPr>
          <w:rFonts w:ascii="Braille 6 txt no" w:hAnsi="Braille 6 txt no" w:cs="Braille 6 txt se"/>
          <w:lang w:val="sv-SE"/>
        </w:rPr>
        <w:softHyphen/>
        <w:t>ta</w:t>
      </w:r>
      <w:r w:rsidRPr="009855E9">
        <w:rPr>
          <w:rFonts w:ascii="Braille 6 txt no" w:hAnsi="Braille 6 txt no" w:cs="Braille 6 txt se"/>
          <w:lang w:val="sv-SE"/>
        </w:rPr>
        <w:softHyphen/>
        <w:t>re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en ¯¯DEMO-text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¯Den är ba</w:t>
      </w:r>
      <w:r w:rsidRPr="009855E9">
        <w:rPr>
          <w:rFonts w:ascii="Braille 6 txt no" w:hAnsi="Braille 6 txt no" w:cs="Braille 6 txt se"/>
          <w:lang w:val="sv-SE"/>
        </w:rPr>
        <w:softHyphen/>
        <w:t>se</w:t>
      </w:r>
      <w:r w:rsidRPr="009855E9">
        <w:rPr>
          <w:rFonts w:ascii="Braille 6 txt no" w:hAnsi="Braille 6 txt no" w:cs="Braille 6 txt se"/>
          <w:lang w:val="sv-SE"/>
        </w:rPr>
        <w:softHyphen/>
        <w:t>rad på mal</w:t>
      </w:r>
      <w:r w:rsidRPr="009855E9">
        <w:rPr>
          <w:rFonts w:ascii="Braille 6 txt no" w:hAnsi="Braille 6 txt no" w:cs="Braille 6 txt se"/>
          <w:lang w:val="sv-SE"/>
        </w:rPr>
        <w:softHyphen/>
        <w:t>len ¯¯SE-mall#3.dot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¯För</w:t>
      </w:r>
      <w:r w:rsidRPr="009855E9">
        <w:rPr>
          <w:rFonts w:ascii="Braille 6 txt no" w:hAnsi="Braille 6 txt no" w:cs="Braille 6 txt se"/>
          <w:lang w:val="sv-SE"/>
        </w:rPr>
        <w:softHyphen/>
        <w:t>lag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¯Plats, år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¯Insti</w:t>
      </w:r>
      <w:r w:rsidRPr="009855E9">
        <w:rPr>
          <w:rFonts w:ascii="Braille 6 txt no" w:hAnsi="Braille 6 txt no" w:cs="Braille 6 txt se"/>
          <w:lang w:val="sv-SE"/>
        </w:rPr>
        <w:softHyphen/>
        <w:t>tut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</w:t>
      </w:r>
      <w:r w:rsidRPr="009855E9">
        <w:rPr>
          <w:rFonts w:ascii="Braille 6 txt no" w:hAnsi="Braille 6 txt no" w:cs="Braille 6 txt se"/>
          <w:lang w:val="sv-SE"/>
        </w:rPr>
        <w:t>Stockholm #2001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¯I an</w:t>
      </w:r>
      <w:r w:rsidRPr="009855E9">
        <w:rPr>
          <w:rFonts w:ascii="Braille 6 txt no" w:hAnsi="Braille 6 txt no" w:cs="Braille 6 txt se"/>
          <w:lang w:val="sv-SE"/>
        </w:rPr>
        <w:softHyphen/>
        <w:t>tal band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lastRenderedPageBreak/>
        <w:t>¯Första band</w:t>
      </w:r>
    </w:p>
    <w:p w:rsidR="00000000" w:rsidRPr="009855E9" w:rsidRDefault="009855E9" w:rsidP="009855E9">
      <w:pPr>
        <w:pStyle w:val="Braille"/>
        <w:widowControl w:val="0"/>
        <w:jc w:val="center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br w:type="page"/>
      </w:r>
      <w:r w:rsidRPr="009855E9">
        <w:rPr>
          <w:rFonts w:ascii="Braille 6 txt no" w:hAnsi="Braille 6 txt no" w:cs="Braille 6 txt se"/>
          <w:lang w:val="sv-SE"/>
        </w:rPr>
        <w:lastRenderedPageBreak/>
        <w:t>¯Ori</w:t>
      </w:r>
      <w:r w:rsidRPr="009855E9">
        <w:rPr>
          <w:rFonts w:ascii="Braille 6 txt no" w:hAnsi="Braille 6 txt no" w:cs="Braille 6 txt se"/>
          <w:lang w:val="sv-SE"/>
        </w:rPr>
        <w:softHyphen/>
        <w:t>gi</w:t>
      </w:r>
      <w:r w:rsidRPr="009855E9">
        <w:rPr>
          <w:rFonts w:ascii="Braille 6 txt no" w:hAnsi="Braille 6 txt no" w:cs="Braille 6 txt se"/>
          <w:lang w:val="sv-SE"/>
        </w:rPr>
        <w:softHyphen/>
        <w:t>na</w:t>
      </w:r>
      <w:r w:rsidRPr="009855E9">
        <w:rPr>
          <w:rFonts w:ascii="Braille 6 txt no" w:hAnsi="Braille 6 txt no" w:cs="Braille 6 txt se"/>
          <w:lang w:val="sv-SE"/>
        </w:rPr>
        <w:softHyphen/>
        <w:t>lets ti</w:t>
      </w:r>
      <w:r w:rsidRPr="009855E9">
        <w:rPr>
          <w:rFonts w:ascii="Braille 6 txt no" w:hAnsi="Braille 6 txt no" w:cs="Braille 6 txt se"/>
          <w:lang w:val="sv-SE"/>
        </w:rPr>
        <w:softHyphen/>
        <w:t>tel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  <w:sectPr w:rsidR="00000000" w:rsidRPr="009855E9" w:rsidSect="009855E9">
          <w:pgSz w:w="11520" w:h="15840"/>
          <w:pgMar w:top="1080" w:right="1080" w:bottom="1080" w:left="1080" w:header="1080" w:footer="1080" w:gutter="0"/>
          <w:paperSrc w:first="258" w:other="258"/>
          <w:cols w:space="720"/>
          <w:noEndnote/>
          <w:docGrid w:linePitch="734"/>
        </w:sect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lastRenderedPageBreak/>
        <w:t>     ¯In</w:t>
      </w:r>
      <w:r w:rsidRPr="009855E9">
        <w:rPr>
          <w:rFonts w:ascii="Braille 6 txt no" w:hAnsi="Braille 6 txt no" w:cs="Braille 6 txt se"/>
          <w:lang w:val="sv-SE"/>
        </w:rPr>
        <w:softHyphen/>
        <w:t>ne</w:t>
      </w:r>
      <w:r w:rsidRPr="009855E9">
        <w:rPr>
          <w:rFonts w:ascii="Braille 6 txt no" w:hAnsi="Braille 6 txt no" w:cs="Braille 6 txt se"/>
          <w:lang w:val="sv-SE"/>
        </w:rPr>
        <w:softHyphen/>
        <w:t>håll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  <w:sectPr w:rsidR="00000000" w:rsidRPr="009855E9" w:rsidSect="009855E9">
          <w:headerReference w:type="even" r:id="rId7"/>
          <w:headerReference w:type="default" r:id="rId8"/>
          <w:type w:val="oddPage"/>
          <w:pgSz w:w="11520" w:h="15840"/>
          <w:pgMar w:top="1080" w:right="1080" w:bottom="1080" w:left="1080" w:header="1080" w:footer="1080" w:gutter="0"/>
          <w:paperSrc w:first="258" w:other="258"/>
          <w:pgNumType w:fmt="upperRoman" w:start="3"/>
          <w:cols w:space="720"/>
          <w:noEndnote/>
          <w:docGrid w:linePitch="734"/>
        </w:sect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no"/>
          <w:lang w:val="nb-NO"/>
        </w:rPr>
        <w:lastRenderedPageBreak/>
        <w:t>·</w:t>
      </w:r>
      <w:r w:rsidRPr="009855E9">
        <w:rPr>
          <w:rFonts w:ascii="Braille 6 txt no" w:hAnsi="Braille 6 txt no" w:cs="Braille 6 txt no"/>
          <w:lang w:val="nb-NO"/>
        </w:rPr>
        <w:tab/>
      </w:r>
      <w:r w:rsidRPr="009855E9">
        <w:rPr>
          <w:rFonts w:ascii="Braille 6 txt no" w:hAnsi="Braille 6 txt no" w:cs="Braille 6 txt no"/>
          <w:vanish/>
          <w:lang w:val="nb-NO"/>
        </w:rPr>
        <w:fldChar w:fldCharType="begin"/>
      </w:r>
      <w:r w:rsidRPr="009855E9">
        <w:rPr>
          <w:rFonts w:ascii="Braille 6 txt no" w:hAnsi="Braille 6 txt no" w:cs="Braille 6 txt no"/>
          <w:vanish/>
          <w:lang w:val="nb-NO"/>
        </w:rPr>
        <w:instrText>SEQ svart \r11</w:instrText>
      </w:r>
      <w:r w:rsidRPr="009855E9">
        <w:rPr>
          <w:rFonts w:ascii="Braille 6 txt no" w:hAnsi="Braille 6 txt no" w:cs="Braille 6 txt no"/>
          <w:vanish/>
          <w:lang w:val="nb-NO"/>
        </w:rPr>
        <w:fldChar w:fldCharType="end"/>
      </w:r>
      <w:r w:rsidRPr="009855E9">
        <w:rPr>
          <w:rFonts w:ascii="Braille 6 txt no" w:hAnsi="Braille 6 txt no" w:cs="Braille 6 txt no"/>
          <w:vanish/>
          <w:lang w:val="nb-NO"/>
        </w:rPr>
        <w:fldChar w:fldCharType="begin"/>
      </w:r>
      <w:r w:rsidRPr="009855E9">
        <w:rPr>
          <w:rFonts w:ascii="Braille 6 txt no" w:hAnsi="Braille 6 txt no" w:cs="Braille 6 txt no"/>
          <w:vanish/>
          <w:lang w:val="nb-NO"/>
        </w:rPr>
        <w:instrText xml:space="preserve"> SEQ svartbyte \r</w:instrText>
      </w:r>
      <w:r w:rsidRPr="009855E9">
        <w:rPr>
          <w:rFonts w:ascii="Braille 6 txt no" w:hAnsi="Braille 6 txt no" w:cs="Braille 6 txt no"/>
          <w:vanish/>
          <w:lang w:val="nb-NO"/>
        </w:rPr>
        <w:fldChar w:fldCharType="begin"/>
      </w:r>
      <w:r w:rsidRPr="009855E9">
        <w:rPr>
          <w:rFonts w:ascii="Braille 6 txt no" w:hAnsi="Braille 6 txt no" w:cs="Braille 6 txt no"/>
          <w:vanish/>
          <w:lang w:val="nb-NO"/>
        </w:rPr>
        <w:instrText xml:space="preserve"> PAGE </w:instrText>
      </w:r>
      <w:r w:rsidRPr="009855E9">
        <w:rPr>
          <w:rFonts w:ascii="Braille 6 txt no" w:hAnsi="Braille 6 txt no" w:cs="Braille 6 txt no"/>
          <w:vanish/>
          <w:lang w:val="nb-NO"/>
        </w:rPr>
        <w:fldChar w:fldCharType="separate"/>
      </w:r>
      <w:r w:rsidRPr="009855E9">
        <w:rPr>
          <w:rFonts w:ascii="Braille 6 txt no" w:hAnsi="Braille 6 txt no" w:cs="Braille 6 txt no"/>
          <w:vanish/>
          <w:lang w:val="nb-NO"/>
        </w:rPr>
        <w:instrText>1</w:instrText>
      </w:r>
      <w:r w:rsidRPr="009855E9">
        <w:rPr>
          <w:rFonts w:ascii="Braille 6 txt no" w:hAnsi="Braille 6 txt no" w:cs="Braille 6 txt no"/>
          <w:vanish/>
          <w:lang w:val="nb-NO"/>
        </w:rPr>
        <w:fldChar w:fldCharType="end"/>
      </w:r>
      <w:r w:rsidRPr="009855E9">
        <w:rPr>
          <w:rFonts w:ascii="Braille 6 txt no" w:hAnsi="Braille 6 txt no" w:cs="Braille 6 txt no"/>
          <w:vanish/>
          <w:lang w:val="nb-NO"/>
        </w:rPr>
        <w:fldChar w:fldCharType="separate"/>
      </w:r>
      <w:r w:rsidRPr="009855E9">
        <w:rPr>
          <w:rFonts w:ascii="Braille 6 txt no" w:hAnsi="Braille 6 txt no" w:cs="Braille 6 txt no"/>
          <w:vanish/>
          <w:lang w:val="nb-NO"/>
        </w:rPr>
        <w:t>1</w:t>
      </w:r>
      <w:r w:rsidRPr="009855E9">
        <w:rPr>
          <w:rFonts w:ascii="Braille 6 txt no" w:hAnsi="Braille 6 txt no" w:cs="Braille 6 txt no"/>
          <w:vanish/>
          <w:lang w:val="nb-NO"/>
        </w:rPr>
        <w:fldChar w:fldCharType="end"/>
      </w:r>
      <w:r w:rsidRPr="009855E9">
        <w:rPr>
          <w:rFonts w:ascii="Braille 6 txt no" w:hAnsi="Braille 6 txt no" w:cs="Braille 6 txt se"/>
          <w:lang w:val="sv-SE"/>
        </w:rPr>
        <w:t>¯Här in</w:t>
      </w:r>
      <w:r w:rsidRPr="009855E9">
        <w:rPr>
          <w:rFonts w:ascii="Braille 6 txt no" w:hAnsi="Braille 6 txt no" w:cs="Braille 6 txt se"/>
          <w:lang w:val="sv-SE"/>
        </w:rPr>
        <w:softHyphen/>
        <w:t>vid finns en stan</w:t>
      </w:r>
      <w:r w:rsidRPr="009855E9">
        <w:rPr>
          <w:rFonts w:ascii="Braille 6 txt no" w:hAnsi="Braille 6 txt no" w:cs="Braille 6 txt se"/>
          <w:lang w:val="sv-SE"/>
        </w:rPr>
        <w:softHyphen/>
        <w:t>dard svartsi</w:t>
      </w:r>
      <w:r w:rsidRPr="009855E9">
        <w:rPr>
          <w:rFonts w:ascii="Braille 6 txt no" w:hAnsi="Braille 6 txt no" w:cs="Braille 6 txt se"/>
          <w:lang w:val="sv-SE"/>
        </w:rPr>
        <w:softHyphen/>
        <w:t>de</w:t>
      </w:r>
      <w:r w:rsidRPr="009855E9">
        <w:rPr>
          <w:rFonts w:ascii="Braille 6 txt no" w:hAnsi="Braille 6 txt no" w:cs="Braille 6 txt se"/>
          <w:lang w:val="sv-SE"/>
        </w:rPr>
        <w:softHyphen/>
        <w:t>över</w:t>
      </w:r>
      <w:r w:rsidRPr="009855E9">
        <w:rPr>
          <w:rFonts w:ascii="Braille 6 txt no" w:hAnsi="Braille 6 txt no" w:cs="Braille 6 txt se"/>
          <w:lang w:val="sv-SE"/>
        </w:rPr>
        <w:softHyphen/>
        <w:t>gång (dold)</w:t>
      </w:r>
    </w:p>
    <w:p w:rsidR="00000000" w:rsidRPr="009855E9" w:rsidRDefault="009855E9" w:rsidP="009855E9">
      <w:pPr>
        <w:pStyle w:val="Rubrik1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#1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>rik nivå</w:instrText>
      </w:r>
      <w:r w:rsidRPr="009855E9">
        <w:rPr>
          <w:rFonts w:ascii="Braille 6 txt no" w:hAnsi="Braille 6 txt no" w:cs="Braille 6 txt se"/>
          <w:sz w:val="54"/>
          <w:lang w:val="sv-SE"/>
        </w:rPr>
        <w:instrText xml:space="preserve"> #1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1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2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#2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#2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2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3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#3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#3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3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4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#4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#4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4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5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#5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#5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5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6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lastRenderedPageBreak/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#6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#6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6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7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#7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#7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7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</w:t>
      </w:r>
      <w:r w:rsidRPr="009855E9">
        <w:rPr>
          <w:rFonts w:ascii="Braille 6 txt no" w:hAnsi="Braille 6 txt no" w:cs="Braille 6 txt se"/>
          <w:lang w:val="sv-SE"/>
        </w:rPr>
        <w:t>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8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#8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#8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8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9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#9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#9 (#11)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9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ind w:hanging="36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·</w:t>
      </w:r>
      <w:r w:rsidRPr="009855E9">
        <w:rPr>
          <w:rFonts w:ascii="Braille 6 txt no" w:hAnsi="Braille 6 txt no" w:cs="Braille 6 txt se"/>
          <w:lang w:val="sv-SE"/>
        </w:rPr>
        <w:tab/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>SEQ svart \r12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SEQ svartbyte \r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PAGE 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instrText>1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t>1</w: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¯Här ovan</w:t>
      </w:r>
      <w:r w:rsidRPr="009855E9">
        <w:rPr>
          <w:rFonts w:ascii="Braille 6 txt no" w:hAnsi="Braille 6 txt no" w:cs="Braille 6 txt se"/>
          <w:lang w:val="sv-SE"/>
        </w:rPr>
        <w:softHyphen/>
        <w:t>fö</w:t>
      </w:r>
      <w:r w:rsidRPr="009855E9">
        <w:rPr>
          <w:rFonts w:ascii="Braille 6 txt no" w:hAnsi="Braille 6 txt no" w:cs="Braille 6 txt se"/>
          <w:lang w:val="sv-SE"/>
        </w:rPr>
        <w:t>r ny typ (nr #1) av svartsi</w:t>
      </w:r>
      <w:r w:rsidRPr="009855E9">
        <w:rPr>
          <w:rFonts w:ascii="Braille 6 txt no" w:hAnsi="Braille 6 txt no" w:cs="Braille 6 txt se"/>
          <w:lang w:val="sv-SE"/>
        </w:rPr>
        <w:softHyphen/>
        <w:t>de</w:t>
      </w:r>
      <w:r w:rsidRPr="009855E9">
        <w:rPr>
          <w:rFonts w:ascii="Braille 6 txt no" w:hAnsi="Braille 6 txt no" w:cs="Braille 6 txt se"/>
          <w:lang w:val="sv-SE"/>
        </w:rPr>
        <w:softHyphen/>
        <w:t>över</w:t>
      </w:r>
      <w:r w:rsidRPr="009855E9">
        <w:rPr>
          <w:rFonts w:ascii="Braille 6 txt no" w:hAnsi="Braille 6 txt no" w:cs="Braille 6 txt se"/>
          <w:lang w:val="sv-SE"/>
        </w:rPr>
        <w:softHyphen/>
        <w:t>gång</w:t>
      </w:r>
      <w:r w:rsidRPr="009855E9">
        <w:rPr>
          <w:rFonts w:ascii="Braille 6 txt no" w:hAnsi="Braille 6 txt no" w:cs="Braille 6 txt se"/>
          <w:lang w:val="sv-SE"/>
        </w:rPr>
        <w:br w:type="page"/>
        <w:t>¯Här ovan</w:t>
      </w:r>
      <w:r w:rsidRPr="009855E9">
        <w:rPr>
          <w:rFonts w:ascii="Braille 6 txt no" w:hAnsi="Braille 6 txt no" w:cs="Braille 6 txt se"/>
          <w:lang w:val="sv-SE"/>
        </w:rPr>
        <w:softHyphen/>
        <w:t>för finns en sidbryt</w:t>
      </w:r>
      <w:r w:rsidRPr="009855E9">
        <w:rPr>
          <w:rFonts w:ascii="Braille 6 txt no" w:hAnsi="Braille 6 txt no" w:cs="Braille 6 txt se"/>
          <w:lang w:val="sv-SE"/>
        </w:rPr>
        <w:softHyphen/>
        <w:t>ning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1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#1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#1 (#12)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1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2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#2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#2 (#12)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2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Rubrik3"/>
        <w:widowControl w:val="0"/>
        <w:rPr>
          <w:rFonts w:ascii="Braille 6 txt no" w:hAnsi="Braille 6 txt no" w:cs="Braille 6 txt se"/>
          <w:szCs w:val="48"/>
          <w:lang w:val="sv-SE"/>
        </w:rPr>
      </w:pPr>
      <w:r w:rsidRPr="009855E9">
        <w:rPr>
          <w:rFonts w:ascii="Braille 6 txt no" w:hAnsi="Braille 6 txt no" w:cs="Braille 6 txt se"/>
          <w:szCs w:val="48"/>
          <w:lang w:val="sv-SE"/>
        </w:rPr>
        <w:t>¯Rub</w:t>
      </w:r>
      <w:r w:rsidRPr="009855E9">
        <w:rPr>
          <w:rFonts w:ascii="Braille 6 txt no" w:hAnsi="Braille 6 txt no" w:cs="Braille 6 txt se"/>
          <w:szCs w:val="48"/>
          <w:lang w:val="sv-SE"/>
        </w:rPr>
        <w:softHyphen/>
        <w:t>rik nivå #3</w:t>
      </w:r>
    </w:p>
    <w:p w:rsidR="00000000" w:rsidRPr="009855E9" w:rsidRDefault="009855E9" w:rsidP="009855E9">
      <w:pPr>
        <w:pStyle w:val="TCform"/>
        <w:rPr>
          <w:rFonts w:ascii="Braille 6 txt no" w:hAnsi="Braille 6 txt no" w:cs="Braille 6 txt se"/>
          <w:sz w:val="54"/>
          <w:lang w:val="sv-SE"/>
        </w:rPr>
      </w:pPr>
      <w:r w:rsidRPr="009855E9">
        <w:rPr>
          <w:rFonts w:ascii="Braille 6 txt no" w:hAnsi="Braille 6 txt no" w:cs="Braille 6 txt se"/>
          <w:sz w:val="54"/>
          <w:lang w:val="sv-SE"/>
        </w:rPr>
        <w:fldChar w:fldCharType="begin"/>
      </w:r>
      <w:r w:rsidRPr="009855E9">
        <w:rPr>
          <w:rFonts w:ascii="Braille 6 txt no" w:hAnsi="Braille 6 txt no" w:cs="Braille 6 txt se"/>
          <w:sz w:val="54"/>
          <w:lang w:val="sv-SE"/>
        </w:rPr>
        <w:instrText>tc "¯Rub</w:instrText>
      </w:r>
      <w:r w:rsidRPr="009855E9">
        <w:rPr>
          <w:rFonts w:ascii="Braille 6 txt no" w:hAnsi="Braille 6 txt no" w:cs="Braille 6 txt se"/>
          <w:sz w:val="54"/>
          <w:lang w:val="sv-SE"/>
        </w:rPr>
        <w:softHyphen/>
        <w:instrText xml:space="preserve">rik nivå #3 (#12) </w:instrTex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instrText>" \l 3</w:instrText>
      </w:r>
      <w:r w:rsidRPr="009855E9">
        <w:rPr>
          <w:rFonts w:ascii="Braille 6 txt no" w:hAnsi="Braille 6 txt no" w:cs="Braille 6 txt se"/>
          <w:lang w:val="sv-SE"/>
        </w:rPr>
        <w:fldChar w:fldCharType="end"/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¯Det</w:t>
      </w:r>
      <w:r w:rsidRPr="009855E9">
        <w:rPr>
          <w:rFonts w:ascii="Braille 6 txt no" w:hAnsi="Braille 6 txt no" w:cs="Braille 6 txt se"/>
          <w:lang w:val="sv-SE"/>
        </w:rPr>
        <w:softHyphen/>
        <w:t>ta är van</w:t>
      </w:r>
      <w:r w:rsidRPr="009855E9">
        <w:rPr>
          <w:rFonts w:ascii="Braille 6 txt no" w:hAnsi="Braille 6 txt no" w:cs="Braille 6 txt se"/>
          <w:lang w:val="sv-SE"/>
        </w:rPr>
        <w:softHyphen/>
        <w:t>lig text.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ind w:hanging="36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br w:type="page"/>
        <w:t>·</w:t>
      </w:r>
      <w:r w:rsidRPr="009855E9">
        <w:rPr>
          <w:rFonts w:ascii="Braille 6 txt no" w:hAnsi="Braille 6 txt no" w:cs="Braille 6 txt se"/>
          <w:lang w:val="sv-SE"/>
        </w:rPr>
        <w:tab/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>SEQ svart \r12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SEQ svartbyte \r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PAGE 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instrText>1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t>1</w: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lang w:val="sv-SE"/>
        </w:rPr>
        <w:t>¯Här är styr</w:t>
      </w:r>
      <w:r w:rsidRPr="009855E9">
        <w:rPr>
          <w:rFonts w:ascii="Braille 6 txt no" w:hAnsi="Braille 6 txt no" w:cs="Braille 6 txt se"/>
          <w:lang w:val="sv-SE"/>
        </w:rPr>
        <w:softHyphen/>
        <w:t>ko</w:t>
      </w:r>
      <w:r w:rsidRPr="009855E9">
        <w:rPr>
          <w:rFonts w:ascii="Braille 6 txt no" w:hAnsi="Braille 6 txt no" w:cs="Braille 6 txt se"/>
          <w:lang w:val="sv-SE"/>
        </w:rPr>
        <w:softHyphen/>
        <w:t>den för svartsi</w:t>
      </w:r>
      <w:r w:rsidRPr="009855E9">
        <w:rPr>
          <w:rFonts w:ascii="Braille 6 txt no" w:hAnsi="Braille 6 txt no" w:cs="Braille 6 txt se"/>
          <w:lang w:val="sv-SE"/>
        </w:rPr>
        <w:softHyphen/>
        <w:t>de</w:t>
      </w:r>
      <w:r w:rsidRPr="009855E9">
        <w:rPr>
          <w:rFonts w:ascii="Braille 6 txt no" w:hAnsi="Braille 6 txt no" w:cs="Braille 6 txt se"/>
          <w:lang w:val="sv-SE"/>
        </w:rPr>
        <w:softHyphen/>
        <w:t>över</w:t>
      </w:r>
      <w:r w:rsidRPr="009855E9">
        <w:rPr>
          <w:rFonts w:ascii="Braille 6 txt no" w:hAnsi="Braille 6 txt no" w:cs="Braille 6 txt se"/>
          <w:lang w:val="sv-SE"/>
        </w:rPr>
        <w:softHyphen/>
        <w:t>gån</w:t>
      </w:r>
      <w:r w:rsidRPr="009855E9">
        <w:rPr>
          <w:rFonts w:ascii="Braille 6 txt no" w:hAnsi="Braille 6 txt no" w:cs="Braille 6 txt se"/>
          <w:lang w:val="sv-SE"/>
        </w:rPr>
        <w:softHyphen/>
        <w:t>gen syn</w:t>
      </w:r>
      <w:r w:rsidRPr="009855E9">
        <w:rPr>
          <w:rFonts w:ascii="Braille 6 txt no" w:hAnsi="Braille 6 txt no" w:cs="Braille 6 txt se"/>
          <w:lang w:val="sv-SE"/>
        </w:rPr>
        <w:softHyphen/>
        <w:t>lig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¯Här ovan</w:t>
      </w:r>
      <w:r w:rsidRPr="009855E9">
        <w:rPr>
          <w:rFonts w:ascii="Braille 6 txt no" w:hAnsi="Braille 6 txt no" w:cs="Braille 6 txt se"/>
          <w:lang w:val="sv-SE"/>
        </w:rPr>
        <w:softHyphen/>
        <w:t>för finns en sidbryt</w:t>
      </w:r>
      <w:r w:rsidRPr="009855E9">
        <w:rPr>
          <w:rFonts w:ascii="Braille 6 txt no" w:hAnsi="Braille 6 txt no" w:cs="Braille 6 txt se"/>
          <w:lang w:val="sv-SE"/>
        </w:rPr>
        <w:softHyphen/>
        <w:t>ning igen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  <w:sectPr w:rsidR="00000000" w:rsidRPr="009855E9" w:rsidSect="009855E9">
          <w:headerReference w:type="even" r:id="rId9"/>
          <w:headerReference w:type="default" r:id="rId10"/>
          <w:type w:val="oddPage"/>
          <w:pgSz w:w="11520" w:h="15840"/>
          <w:pgMar w:top="1080" w:right="1080" w:bottom="1080" w:left="1080" w:header="1080" w:footer="1080" w:gutter="0"/>
          <w:paperSrc w:first="258" w:other="258"/>
          <w:pgNumType w:start="1"/>
          <w:cols w:space="720"/>
          <w:noEndnote/>
          <w:docGrid w:linePitch="734"/>
        </w:sect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¯Och ovan</w:t>
      </w:r>
      <w:r w:rsidRPr="009855E9">
        <w:rPr>
          <w:rFonts w:ascii="Braille 6 txt no" w:hAnsi="Braille 6 txt no" w:cs="Braille 6 txt se"/>
          <w:lang w:val="sv-SE"/>
        </w:rPr>
        <w:softHyphen/>
        <w:t>för här finns en avsnitts</w:t>
      </w:r>
      <w:r w:rsidRPr="009855E9">
        <w:rPr>
          <w:rFonts w:ascii="Braille 6 txt no" w:hAnsi="Braille 6 txt no" w:cs="Braille 6 txt se"/>
          <w:lang w:val="sv-SE"/>
        </w:rPr>
        <w:t>bryt</w:t>
      </w:r>
      <w:r w:rsidRPr="009855E9">
        <w:rPr>
          <w:rFonts w:ascii="Braille 6 txt no" w:hAnsi="Braille 6 txt no" w:cs="Braille 6 txt se"/>
          <w:lang w:val="sv-SE"/>
        </w:rPr>
        <w:softHyphen/>
        <w:t>ning till udda sida.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t>¯Hä</w:t>
      </w:r>
      <w:r w:rsidRPr="009855E9">
        <w:rPr>
          <w:rFonts w:ascii="Braille 6 txt no" w:hAnsi="Braille 6 txt no" w:cs="Braille 6 txt se"/>
          <w:lang w:val="sv-SE"/>
        </w:rPr>
        <w:softHyphen/>
        <w:t>run</w:t>
      </w:r>
      <w:r w:rsidRPr="009855E9">
        <w:rPr>
          <w:rFonts w:ascii="Braille 6 txt no" w:hAnsi="Braille 6 txt no" w:cs="Braille 6 txt se"/>
          <w:lang w:val="sv-SE"/>
        </w:rPr>
        <w:softHyphen/>
        <w:t>der blir svartsi</w:t>
      </w:r>
      <w:r w:rsidRPr="009855E9">
        <w:rPr>
          <w:rFonts w:ascii="Braille 6 txt no" w:hAnsi="Braille 6 txt no" w:cs="Braille 6 txt se"/>
          <w:lang w:val="sv-SE"/>
        </w:rPr>
        <w:softHyphen/>
        <w:t>de</w:t>
      </w:r>
      <w:r w:rsidRPr="009855E9">
        <w:rPr>
          <w:rFonts w:ascii="Braille 6 txt no" w:hAnsi="Braille 6 txt no" w:cs="Braille 6 txt se"/>
          <w:lang w:val="sv-SE"/>
        </w:rPr>
        <w:softHyphen/>
        <w:t>över</w:t>
      </w:r>
      <w:r w:rsidRPr="009855E9">
        <w:rPr>
          <w:rFonts w:ascii="Braille 6 txt no" w:hAnsi="Braille 6 txt no" w:cs="Braille 6 txt se"/>
          <w:lang w:val="sv-SE"/>
        </w:rPr>
        <w:softHyphen/>
        <w:t>gån</w:t>
      </w:r>
      <w:r w:rsidRPr="009855E9">
        <w:rPr>
          <w:rFonts w:ascii="Braille 6 txt no" w:hAnsi="Braille 6 txt no" w:cs="Braille 6 txt se"/>
          <w:lang w:val="sv-SE"/>
        </w:rPr>
        <w:softHyphen/>
        <w:t>gen av typ #3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  <w:r w:rsidRPr="009855E9">
        <w:rPr>
          <w:rFonts w:ascii="Braille 6 txt no" w:hAnsi="Braille 6 txt no" w:cs="Braille 6 txt se"/>
          <w:lang w:val="sv-SE"/>
        </w:rPr>
        <w:br w:type="page"/>
        <w:t>¯Ny sida igen med svartsi</w:t>
      </w:r>
      <w:r w:rsidRPr="009855E9">
        <w:rPr>
          <w:rFonts w:ascii="Braille 6 txt no" w:hAnsi="Braille 6 txt no" w:cs="Braille 6 txt se"/>
          <w:lang w:val="sv-SE"/>
        </w:rPr>
        <w:softHyphen/>
        <w:t>de</w:t>
      </w:r>
      <w:r w:rsidRPr="009855E9">
        <w:rPr>
          <w:rFonts w:ascii="Braille 6 txt no" w:hAnsi="Braille 6 txt no" w:cs="Braille 6 txt se"/>
          <w:lang w:val="sv-SE"/>
        </w:rPr>
        <w:softHyphen/>
        <w:t>över</w:t>
      </w:r>
      <w:r w:rsidRPr="009855E9">
        <w:rPr>
          <w:rFonts w:ascii="Braille 6 txt no" w:hAnsi="Braille 6 txt no" w:cs="Braille 6 txt se"/>
          <w:lang w:val="sv-SE"/>
        </w:rPr>
        <w:softHyphen/>
        <w:t xml:space="preserve">gång </w:t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>SEQ svart \r13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SEQ svartbyte \r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begin"/>
      </w:r>
      <w:r w:rsidRPr="009855E9">
        <w:rPr>
          <w:rFonts w:ascii="Braille 6 txt no" w:hAnsi="Braille 6 txt no" w:cs="Braille 6 txt se"/>
          <w:vanish/>
          <w:lang w:val="sv-SE"/>
        </w:rPr>
        <w:instrText xml:space="preserve"> PAGE 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instrText>1</w:instrTex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vanish/>
          <w:lang w:val="sv-SE"/>
        </w:rPr>
        <w:fldChar w:fldCharType="separate"/>
      </w:r>
      <w:r w:rsidRPr="009855E9">
        <w:rPr>
          <w:rFonts w:ascii="Braille 6 txt no" w:hAnsi="Braille 6 txt no" w:cs="Braille 6 txt se"/>
          <w:vanish/>
          <w:lang w:val="sv-SE"/>
        </w:rPr>
        <w:t>1</w:t>
      </w:r>
      <w:r w:rsidRPr="009855E9">
        <w:rPr>
          <w:rFonts w:ascii="Braille 6 txt no" w:hAnsi="Braille 6 txt no" w:cs="Braille 6 txt se"/>
          <w:vanish/>
          <w:lang w:val="sv-SE"/>
        </w:rPr>
        <w:fldChar w:fldCharType="end"/>
      </w:r>
      <w:r w:rsidRPr="009855E9">
        <w:rPr>
          <w:rFonts w:ascii="Braille 6 txt no" w:hAnsi="Braille 6 txt no" w:cs="Braille 6 txt se"/>
          <w:lang w:val="sv-SE"/>
        </w:rPr>
        <w:t xml:space="preserve"> // mitt i me</w:t>
      </w:r>
      <w:r w:rsidRPr="009855E9">
        <w:rPr>
          <w:rFonts w:ascii="Braille 6 txt no" w:hAnsi="Braille 6 txt no" w:cs="Braille 6 txt se"/>
          <w:lang w:val="sv-SE"/>
        </w:rPr>
        <w:softHyphen/>
        <w:t>ningen.</w:t>
      </w: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p w:rsidR="00000000" w:rsidRPr="009855E9" w:rsidRDefault="009855E9" w:rsidP="009855E9">
      <w:pPr>
        <w:pStyle w:val="Braille"/>
        <w:widowControl w:val="0"/>
        <w:rPr>
          <w:rFonts w:ascii="Braille 6 txt no" w:hAnsi="Braille 6 txt no" w:cs="Braille 6 txt se"/>
          <w:lang w:val="sv-SE"/>
        </w:rPr>
      </w:pPr>
    </w:p>
    <w:sectPr w:rsidR="00000000" w:rsidRPr="009855E9" w:rsidSect="009855E9">
      <w:headerReference w:type="even" r:id="rId11"/>
      <w:headerReference w:type="default" r:id="rId12"/>
      <w:type w:val="oddPage"/>
      <w:pgSz w:w="11520" w:h="15840"/>
      <w:pgMar w:top="1080" w:right="1080" w:bottom="1080" w:left="1080" w:header="1080" w:footer="1080" w:gutter="0"/>
      <w:paperSrc w:first="258" w:other="258"/>
      <w:cols w:space="720"/>
      <w:noEndnote/>
      <w:docGrid w:linePitch="73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5E9" w:rsidRDefault="009855E9" w:rsidP="009855E9">
      <w:r>
        <w:separator/>
      </w:r>
    </w:p>
  </w:endnote>
  <w:endnote w:type="continuationSeparator" w:id="0">
    <w:p w:rsidR="009855E9" w:rsidRDefault="009855E9" w:rsidP="0098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Braille 6 txt no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aille 6 txt no"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BrailleText">
    <w:altName w:val="Braille 6 txt no"/>
    <w:panose1 w:val="02070309020205020404"/>
    <w:charset w:val="00"/>
    <w:family w:val="modern"/>
    <w:pitch w:val="fixed"/>
    <w:sig w:usb0="00000000" w:usb1="D00078FB" w:usb2="00000028" w:usb3="00000000" w:csb0="000001FF" w:csb1="00000000"/>
  </w:font>
  <w:font w:name="Braille 6 txt se"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5E9" w:rsidRDefault="009855E9" w:rsidP="009855E9">
      <w:r>
        <w:separator/>
      </w:r>
    </w:p>
  </w:footnote>
  <w:footnote w:type="continuationSeparator" w:id="0">
    <w:p w:rsidR="009855E9" w:rsidRDefault="009855E9" w:rsidP="00985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</w:pPr>
    <w:r>
      <w:rPr>
        <w:rFonts w:ascii="Braille 6 txt no" w:hAnsi="Braille 6 txt no"/>
      </w:rPr>
      <w:t>|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II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</w:r>
    <w:r>
      <w:rPr>
        <w:rFonts w:ascii="Braille 6 txt no" w:hAnsi="Braille 6 txt no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  <w:rPr>
        <w:rFonts w:ascii="Braille 6 txt no" w:hAnsi="Braille 6 txt no"/>
      </w:rPr>
    </w:pPr>
    <w:r>
      <w:rPr>
        <w:rFonts w:ascii="Braille 6 txt no" w:hAnsi="Braille 6 txt no"/>
      </w:rPr>
      <w:tab/>
    </w:r>
    <w:r>
      <w:rPr>
        <w:rFonts w:ascii="Braille 6 txt no" w:hAnsi="Braille 6 txt no"/>
      </w:rPr>
      <w:tab/>
      <w:t>|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III</w:t>
    </w:r>
    <w:r>
      <w:rPr>
        <w:rFonts w:ascii="Braille 6 txt no" w:hAnsi="Braille 6 txt no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</w:pPr>
    <w:r>
      <w:rPr>
        <w:rFonts w:ascii="Braille 6 txt no" w:hAnsi="Braille 6 txt no"/>
      </w:rPr>
      <w:t>#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2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svartbyte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0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"·" ""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0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"#"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0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0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DOCVARIABLE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</w:rPr>
      <w:t>Fel! Ingen dokumentvariabel definierad.</w:t>
    </w:r>
    <w:r>
      <w:rPr>
        <w:rFonts w:ascii="Braille 6 txt no" w:hAnsi="Braille 6 txt no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  <w:rPr>
        <w:rFonts w:ascii="Braille 6 txt no" w:hAnsi="Braille 6 txt no"/>
      </w:rPr>
    </w:pP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DOCVARIABLE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svartbyte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"·" ""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·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"#"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#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11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  <w:t>#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1</w:t>
    </w:r>
    <w:r>
      <w:rPr>
        <w:rFonts w:ascii="Braille 6 txt no" w:hAnsi="Braille 6 txt no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</w:pPr>
    <w:r>
      <w:rPr>
        <w:rFonts w:ascii="Braille 6 txt no" w:hAnsi="Braille 6 txt no"/>
      </w:rPr>
      <w:t>#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2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svartbyte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"·" ""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"#"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DOCVARIABLE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</w:rPr>
      <w:t>Fel! Ingen dokumentvariabel definierad.</w:t>
    </w:r>
    <w:r>
      <w:rPr>
        <w:rFonts w:ascii="Braille 6 txt no" w:hAnsi="Braille 6 txt no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5E9" w:rsidRPr="009855E9" w:rsidRDefault="009855E9" w:rsidP="009855E9">
    <w:pPr>
      <w:pStyle w:val="Sidhuvud"/>
      <w:rPr>
        <w:rFonts w:ascii="Braille 6 txt no" w:hAnsi="Braille 6 txt no"/>
      </w:rPr>
    </w:pP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DOCVARIABLE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</w:rPr>
      <w:t>Fel! Ingen dokumentvariabel definierad.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ab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svartbyte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"·" ""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"#"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IF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instrText xml:space="preserve"> =  "0" "" </w:instrTex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SEQ svart \c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instrText>12</w:instrTex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b/>
        <w:bCs/>
        <w:noProof/>
      </w:rPr>
      <w:t>Fel! Testvillkor saknas.</w:t>
    </w:r>
    <w:r>
      <w:rPr>
        <w:rFonts w:ascii="Braille 6 txt no" w:hAnsi="Braille 6 txt no"/>
      </w:rPr>
      <w:fldChar w:fldCharType="end"/>
    </w:r>
    <w:r>
      <w:rPr>
        <w:rFonts w:ascii="Braille 6 txt no" w:hAnsi="Braille 6 txt no"/>
      </w:rPr>
      <w:t xml:space="preserve"> </w:t>
    </w:r>
    <w:r>
      <w:rPr>
        <w:rFonts w:ascii="Braille 6 txt no" w:hAnsi="Braille 6 txt no"/>
      </w:rPr>
      <w:tab/>
      <w:t>#</w:t>
    </w:r>
    <w:r>
      <w:rPr>
        <w:rFonts w:ascii="Braille 6 txt no" w:hAnsi="Braille 6 txt no"/>
      </w:rPr>
      <w:fldChar w:fldCharType="begin"/>
    </w:r>
    <w:r>
      <w:rPr>
        <w:rFonts w:ascii="Braille 6 txt no" w:hAnsi="Braille 6 txt no"/>
      </w:rPr>
      <w:instrText xml:space="preserve"> PAGE \* MERGEFORMAT </w:instrText>
    </w:r>
    <w:r>
      <w:rPr>
        <w:rFonts w:ascii="Braille 6 txt no" w:hAnsi="Braille 6 txt no"/>
      </w:rPr>
      <w:fldChar w:fldCharType="separate"/>
    </w:r>
    <w:r>
      <w:rPr>
        <w:rFonts w:ascii="Braille 6 txt no" w:hAnsi="Braille 6 txt no"/>
        <w:noProof/>
      </w:rPr>
      <w:t>2</w:t>
    </w:r>
    <w:r>
      <w:rPr>
        <w:rFonts w:ascii="Braille 6 txt no" w:hAnsi="Braille 6 txt n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EA4BEB2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F670C6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3A1786"/>
    <w:lvl w:ilvl="0">
      <w:start w:val="1"/>
      <w:numFmt w:val="decimal"/>
      <w:pStyle w:val="Numrerad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62D212"/>
    <w:lvl w:ilvl="0">
      <w:start w:val="1"/>
      <w:numFmt w:val="decimal"/>
      <w:pStyle w:val="Numrerad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F24A3A2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A03E74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06CEDE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530CAFE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12DE0B1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84E52E6"/>
    <w:multiLevelType w:val="hybridMultilevel"/>
    <w:tmpl w:val="28F8048C"/>
    <w:lvl w:ilvl="0" w:tplc="041D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5A1059B"/>
    <w:multiLevelType w:val="multilevel"/>
    <w:tmpl w:val="3E2A4F7C"/>
    <w:lvl w:ilvl="0">
      <w:start w:val="1"/>
      <w:numFmt w:val="decimal"/>
      <w:pStyle w:val="NumreradListaPunkt"/>
      <w:suff w:val="space"/>
      <w:lvlText w:val="#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#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suff w:val="space"/>
      <w:lvlText w:val="#%2.%1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suff w:val="space"/>
      <w:lvlText w:val="#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E232E5F"/>
    <w:multiLevelType w:val="multilevel"/>
    <w:tmpl w:val="2182F132"/>
    <w:lvl w:ilvl="0">
      <w:start w:val="1"/>
      <w:numFmt w:val="decimal"/>
      <w:pStyle w:val="Numreradlista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#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suff w:val="space"/>
      <w:lvlText w:val="#%2.%1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suff w:val="space"/>
      <w:lvlText w:val="#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4FD85040"/>
    <w:multiLevelType w:val="multilevel"/>
    <w:tmpl w:val="099A9B8A"/>
    <w:lvl w:ilvl="0">
      <w:start w:val="1"/>
      <w:numFmt w:val="decimal"/>
      <w:pStyle w:val="Lista"/>
      <w:lvlText w:val="#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58C12CE1"/>
    <w:multiLevelType w:val="multilevel"/>
    <w:tmpl w:val="DA48A0EA"/>
    <w:lvl w:ilvl="0">
      <w:start w:val="1"/>
      <w:numFmt w:val="decimal"/>
      <w:suff w:val="space"/>
      <w:lvlText w:val="#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#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suff w:val="space"/>
      <w:lvlText w:val="#%2.%1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suff w:val="space"/>
      <w:lvlText w:val="#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E3D0755"/>
    <w:multiLevelType w:val="multilevel"/>
    <w:tmpl w:val="9DD22B5C"/>
    <w:lvl w:ilvl="0">
      <w:start w:val="1"/>
      <w:numFmt w:val="decimal"/>
      <w:pStyle w:val="Lista2"/>
      <w:lvlText w:val="#%1."/>
      <w:lvlJc w:val="left"/>
      <w:pPr>
        <w:tabs>
          <w:tab w:val="num" w:pos="1800"/>
        </w:tabs>
        <w:ind w:left="1440" w:hanging="720"/>
      </w:pPr>
      <w:rPr>
        <w:rFonts w:hint="default"/>
      </w:rPr>
    </w:lvl>
    <w:lvl w:ilvl="1">
      <w:start w:val="1"/>
      <w:numFmt w:val="decimal"/>
      <w:lvlText w:val="#%1.%2."/>
      <w:lvlJc w:val="left"/>
      <w:pPr>
        <w:tabs>
          <w:tab w:val="num" w:pos="2160"/>
        </w:tabs>
        <w:ind w:left="1440" w:hanging="720"/>
      </w:pPr>
      <w:rPr>
        <w:rFonts w:hint="default"/>
      </w:rPr>
    </w:lvl>
    <w:lvl w:ilvl="2">
      <w:start w:val="1"/>
      <w:numFmt w:val="decimal"/>
      <w:lvlText w:val="#%2.%1..%3."/>
      <w:lvlJc w:val="left"/>
      <w:pPr>
        <w:tabs>
          <w:tab w:val="num" w:pos="3600"/>
        </w:tabs>
        <w:ind w:left="2160" w:hanging="720"/>
      </w:pPr>
      <w:rPr>
        <w:rFonts w:hint="default"/>
      </w:rPr>
    </w:lvl>
    <w:lvl w:ilvl="3">
      <w:start w:val="1"/>
      <w:numFmt w:val="decimal"/>
      <w:lvlText w:val="#%1.%2.%3.%4."/>
      <w:lvlJc w:val="left"/>
      <w:pPr>
        <w:tabs>
          <w:tab w:val="num" w:pos="432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5">
    <w:nsid w:val="654B3473"/>
    <w:multiLevelType w:val="multilevel"/>
    <w:tmpl w:val="C4929718"/>
    <w:lvl w:ilvl="0">
      <w:start w:val="1"/>
      <w:numFmt w:val="decimal"/>
      <w:pStyle w:val="NumListaflerpunkt"/>
      <w:suff w:val="space"/>
      <w:lvlText w:val="#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suff w:val="space"/>
      <w:lvlText w:val="#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suff w:val="space"/>
      <w:lvlText w:val="#%2.%1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suff w:val="space"/>
      <w:lvlText w:val="#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6">
    <w:nsid w:val="6C2804E2"/>
    <w:multiLevelType w:val="multilevel"/>
    <w:tmpl w:val="830E1416"/>
    <w:lvl w:ilvl="0">
      <w:start w:val="1"/>
      <w:numFmt w:val="decimal"/>
      <w:pStyle w:val="NumListafler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suff w:val="space"/>
      <w:lvlText w:val="%2.%1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8"/>
  </w:num>
  <w:num w:numId="5">
    <w:abstractNumId w:val="13"/>
  </w:num>
  <w:num w:numId="6">
    <w:abstractNumId w:val="10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5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attachedTemplate r:id="rId1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55E9"/>
    <w:rsid w:val="0098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macro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0" w:unhideWhenUsed="0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5E9"/>
    <w:pPr>
      <w:spacing w:after="0" w:line="240" w:lineRule="auto"/>
    </w:pPr>
    <w:rPr>
      <w:rFonts w:ascii="Braille 6 txt no" w:eastAsia="Times New Roman" w:hAnsi="Braille 6 txt no" w:cs="Times New Roman"/>
      <w:sz w:val="54"/>
      <w:szCs w:val="20"/>
      <w:lang w:val="en-GB"/>
    </w:rPr>
  </w:style>
  <w:style w:type="paragraph" w:styleId="Rubrik1">
    <w:name w:val="heading 1"/>
    <w:basedOn w:val="Braille"/>
    <w:next w:val="Normal"/>
    <w:link w:val="Rubrik1Char"/>
    <w:qFormat/>
    <w:rsid w:val="009855E9"/>
    <w:pPr>
      <w:ind w:left="720" w:hanging="720"/>
      <w:outlineLvl w:val="0"/>
    </w:pPr>
    <w:rPr>
      <w:rFonts w:ascii="BrailleText" w:hAnsi="BrailleText"/>
    </w:rPr>
  </w:style>
  <w:style w:type="paragraph" w:styleId="Rubrik2">
    <w:name w:val="heading 2"/>
    <w:basedOn w:val="Braille"/>
    <w:next w:val="Normal"/>
    <w:link w:val="Rubrik2Char"/>
    <w:qFormat/>
    <w:rsid w:val="009855E9"/>
    <w:pPr>
      <w:ind w:left="1080" w:hanging="720"/>
      <w:outlineLvl w:val="1"/>
    </w:pPr>
    <w:rPr>
      <w:rFonts w:ascii="BrailleText" w:hAnsi="BrailleText"/>
    </w:rPr>
  </w:style>
  <w:style w:type="paragraph" w:styleId="Rubrik3">
    <w:name w:val="heading 3"/>
    <w:basedOn w:val="Braille"/>
    <w:next w:val="Normal"/>
    <w:link w:val="Rubrik3Char"/>
    <w:qFormat/>
    <w:rsid w:val="009855E9"/>
    <w:pPr>
      <w:ind w:left="1440" w:hanging="720"/>
      <w:outlineLvl w:val="2"/>
    </w:pPr>
    <w:rPr>
      <w:rFonts w:ascii="BrailleText" w:hAnsi="BrailleText"/>
    </w:rPr>
  </w:style>
  <w:style w:type="paragraph" w:styleId="Rubrik4">
    <w:name w:val="heading 4"/>
    <w:basedOn w:val="Braille"/>
    <w:next w:val="Normal"/>
    <w:link w:val="Rubrik4Char"/>
    <w:qFormat/>
    <w:rsid w:val="009855E9"/>
    <w:pPr>
      <w:ind w:left="1800" w:hanging="720"/>
      <w:outlineLvl w:val="3"/>
    </w:pPr>
    <w:rPr>
      <w:rFonts w:ascii="BrailleText" w:hAnsi="BrailleText"/>
    </w:rPr>
  </w:style>
  <w:style w:type="paragraph" w:styleId="Rubrik5">
    <w:name w:val="heading 5"/>
    <w:basedOn w:val="Braille"/>
    <w:next w:val="Braille"/>
    <w:link w:val="Rubrik5Char"/>
    <w:qFormat/>
    <w:rsid w:val="009855E9"/>
    <w:pPr>
      <w:ind w:left="1440"/>
      <w:outlineLvl w:val="4"/>
    </w:pPr>
    <w:rPr>
      <w:rFonts w:ascii="BrailleText" w:hAnsi="BrailleText"/>
    </w:rPr>
  </w:style>
  <w:style w:type="paragraph" w:styleId="Rubrik6">
    <w:name w:val="heading 6"/>
    <w:basedOn w:val="Braille"/>
    <w:next w:val="Braille"/>
    <w:link w:val="Rubrik6Char"/>
    <w:qFormat/>
    <w:rsid w:val="009855E9"/>
    <w:pPr>
      <w:ind w:left="360"/>
      <w:outlineLvl w:val="5"/>
    </w:pPr>
    <w:rPr>
      <w:rFonts w:ascii="BrailleText" w:hAnsi="BrailleText"/>
      <w:noProof/>
      <w:snapToGrid w:val="0"/>
    </w:rPr>
  </w:style>
  <w:style w:type="paragraph" w:styleId="Rubrik7">
    <w:name w:val="heading 7"/>
    <w:basedOn w:val="Braille"/>
    <w:next w:val="Braille"/>
    <w:link w:val="Rubrik7Char"/>
    <w:qFormat/>
    <w:rsid w:val="009855E9"/>
    <w:pPr>
      <w:ind w:left="360"/>
      <w:outlineLvl w:val="6"/>
    </w:pPr>
    <w:rPr>
      <w:rFonts w:ascii="BrailleText" w:hAnsi="BrailleText"/>
      <w:noProof/>
      <w:snapToGrid w:val="0"/>
    </w:rPr>
  </w:style>
  <w:style w:type="paragraph" w:styleId="Rubrik8">
    <w:name w:val="heading 8"/>
    <w:basedOn w:val="Braille"/>
    <w:next w:val="Normal"/>
    <w:link w:val="Rubrik8Char"/>
    <w:qFormat/>
    <w:rsid w:val="009855E9"/>
    <w:pPr>
      <w:ind w:left="360"/>
      <w:outlineLvl w:val="7"/>
    </w:pPr>
    <w:rPr>
      <w:rFonts w:ascii="BrailleText" w:hAnsi="BrailleText"/>
    </w:rPr>
  </w:style>
  <w:style w:type="paragraph" w:styleId="Rubrik9">
    <w:name w:val="heading 9"/>
    <w:basedOn w:val="Braille"/>
    <w:next w:val="Normal"/>
    <w:link w:val="Rubrik9Char"/>
    <w:qFormat/>
    <w:rsid w:val="009855E9"/>
    <w:pPr>
      <w:ind w:left="360"/>
      <w:outlineLvl w:val="8"/>
    </w:pPr>
    <w:rPr>
      <w:rFonts w:ascii="BrailleText" w:hAnsi="BrailleText"/>
    </w:rPr>
  </w:style>
  <w:style w:type="character" w:default="1" w:styleId="Standardstycketeckensnitt">
    <w:name w:val="Default Paragraph Font"/>
    <w:rsid w:val="009855E9"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semiHidden/>
    <w:rsid w:val="009855E9"/>
  </w:style>
  <w:style w:type="paragraph" w:customStyle="1" w:styleId="TCform">
    <w:name w:val="TCfo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48"/>
      <w:szCs w:val="48"/>
      <w:lang w:val="en-US"/>
    </w:rPr>
  </w:style>
  <w:style w:type="paragraph" w:customStyle="1" w:styleId="Braille">
    <w:name w:val="Braille"/>
    <w:basedOn w:val="Normal"/>
    <w:rsid w:val="009855E9"/>
    <w:rPr>
      <w:rFonts w:ascii="Braille 6 txt se" w:hAnsi="Braille 6 txt se"/>
    </w:rPr>
  </w:style>
  <w:style w:type="paragraph" w:customStyle="1" w:styleId="Braille2">
    <w:name w:val="Braille2"/>
    <w:basedOn w:val="Braille"/>
    <w:rsid w:val="009855E9"/>
    <w:pPr>
      <w:spacing w:line="480" w:lineRule="auto"/>
    </w:pPr>
  </w:style>
  <w:style w:type="paragraph" w:customStyle="1" w:styleId="Marg1">
    <w:name w:val="Marg1"/>
    <w:basedOn w:val="Braille"/>
    <w:uiPriority w:val="99"/>
    <w:pPr>
      <w:ind w:hanging="360"/>
    </w:pPr>
    <w:rPr>
      <w:sz w:val="24"/>
      <w:szCs w:val="24"/>
    </w:rPr>
  </w:style>
  <w:style w:type="paragraph" w:customStyle="1" w:styleId="Marg">
    <w:name w:val="Marg"/>
    <w:basedOn w:val="Braille"/>
    <w:next w:val="Braille"/>
    <w:uiPriority w:val="99"/>
    <w:pPr>
      <w:ind w:hanging="360"/>
    </w:pPr>
    <w:rPr>
      <w:sz w:val="24"/>
      <w:szCs w:val="24"/>
    </w:rPr>
  </w:style>
  <w:style w:type="character" w:customStyle="1" w:styleId="Rubrik1Char">
    <w:name w:val="Rubrik 1 Char"/>
    <w:basedOn w:val="Standardstycketeckensnitt"/>
    <w:link w:val="Rubrik1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2Char">
    <w:name w:val="Rubrik 2 Char"/>
    <w:basedOn w:val="Standardstycketeckensnitt"/>
    <w:link w:val="Rubrik2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3Char">
    <w:name w:val="Rubrik 3 Char"/>
    <w:basedOn w:val="Standardstycketeckensnitt"/>
    <w:link w:val="Rubrik3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4Char">
    <w:name w:val="Rubrik 4 Char"/>
    <w:basedOn w:val="Standardstycketeckensnitt"/>
    <w:link w:val="Rubrik4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5Char">
    <w:name w:val="Rubrik 5 Char"/>
    <w:basedOn w:val="Standardstycketeckensnitt"/>
    <w:link w:val="Rubrik5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6Char">
    <w:name w:val="Rubrik 6 Char"/>
    <w:basedOn w:val="Standardstycketeckensnitt"/>
    <w:link w:val="Rubrik6"/>
    <w:rPr>
      <w:rFonts w:ascii="BrailleText" w:eastAsia="Times New Roman" w:hAnsi="BrailleText" w:cs="Times New Roman"/>
      <w:noProof/>
      <w:snapToGrid w:val="0"/>
      <w:sz w:val="54"/>
      <w:szCs w:val="20"/>
      <w:lang w:val="en-GB"/>
    </w:rPr>
  </w:style>
  <w:style w:type="character" w:customStyle="1" w:styleId="Rubrik7Char">
    <w:name w:val="Rubrik 7 Char"/>
    <w:basedOn w:val="Standardstycketeckensnitt"/>
    <w:link w:val="Rubrik7"/>
    <w:rPr>
      <w:rFonts w:ascii="BrailleText" w:eastAsia="Times New Roman" w:hAnsi="BrailleText" w:cs="Times New Roman"/>
      <w:noProof/>
      <w:snapToGrid w:val="0"/>
      <w:sz w:val="54"/>
      <w:szCs w:val="20"/>
      <w:lang w:val="en-GB"/>
    </w:rPr>
  </w:style>
  <w:style w:type="character" w:customStyle="1" w:styleId="Rubrik8Char">
    <w:name w:val="Rubrik 8 Char"/>
    <w:basedOn w:val="Standardstycketeckensnitt"/>
    <w:link w:val="Rubrik8"/>
    <w:rPr>
      <w:rFonts w:ascii="BrailleText" w:eastAsia="Times New Roman" w:hAnsi="BrailleText" w:cs="Times New Roman"/>
      <w:sz w:val="54"/>
      <w:szCs w:val="20"/>
      <w:lang w:val="en-GB"/>
    </w:rPr>
  </w:style>
  <w:style w:type="character" w:customStyle="1" w:styleId="Rubrik9Char">
    <w:name w:val="Rubrik 9 Char"/>
    <w:basedOn w:val="Standardstycketeckensnitt"/>
    <w:link w:val="Rubrik9"/>
    <w:rPr>
      <w:rFonts w:ascii="BrailleText" w:eastAsia="Times New Roman" w:hAnsi="BrailleText" w:cs="Times New Roman"/>
      <w:sz w:val="54"/>
      <w:szCs w:val="20"/>
      <w:lang w:val="en-GB"/>
    </w:rPr>
  </w:style>
  <w:style w:type="paragraph" w:styleId="Sidfot">
    <w:name w:val="footer"/>
    <w:basedOn w:val="Braille"/>
    <w:link w:val="SidfotChar"/>
    <w:rsid w:val="009855E9"/>
    <w:pPr>
      <w:tabs>
        <w:tab w:val="center" w:pos="4680"/>
        <w:tab w:val="right" w:pos="9360"/>
      </w:tabs>
    </w:pPr>
    <w:rPr>
      <w:rFonts w:ascii="BrailleText" w:hAnsi="BrailleText"/>
      <w:lang w:val="sv-SE"/>
    </w:rPr>
  </w:style>
  <w:style w:type="character" w:customStyle="1" w:styleId="SidfotChar">
    <w:name w:val="Sidfot Char"/>
    <w:basedOn w:val="Standardstycketeckensnitt"/>
    <w:link w:val="Sidfot"/>
    <w:rsid w:val="009855E9"/>
    <w:rPr>
      <w:rFonts w:ascii="BrailleText" w:eastAsia="Times New Roman" w:hAnsi="BrailleText" w:cs="Times New Roman"/>
      <w:sz w:val="54"/>
      <w:szCs w:val="20"/>
    </w:rPr>
  </w:style>
  <w:style w:type="paragraph" w:styleId="Sidhuvud">
    <w:name w:val="header"/>
    <w:basedOn w:val="Braille"/>
    <w:link w:val="SidhuvudChar"/>
    <w:rsid w:val="009855E9"/>
    <w:pPr>
      <w:tabs>
        <w:tab w:val="center" w:pos="4680"/>
        <w:tab w:val="right" w:pos="9360"/>
      </w:tabs>
    </w:pPr>
    <w:rPr>
      <w:rFonts w:ascii="BrailleText" w:hAnsi="BrailleText"/>
      <w:lang w:val="sv-SE"/>
    </w:rPr>
  </w:style>
  <w:style w:type="character" w:customStyle="1" w:styleId="SidhuvudChar">
    <w:name w:val="Sidhuvud Char"/>
    <w:basedOn w:val="Standardstycketeckensnitt"/>
    <w:link w:val="Sidhuvud"/>
    <w:rsid w:val="009855E9"/>
    <w:rPr>
      <w:rFonts w:ascii="BrailleText" w:eastAsia="Times New Roman" w:hAnsi="BrailleText" w:cs="Times New Roman"/>
      <w:sz w:val="54"/>
      <w:szCs w:val="20"/>
    </w:rPr>
  </w:style>
  <w:style w:type="character" w:styleId="Sidnummer">
    <w:name w:val="page number"/>
    <w:rsid w:val="009855E9"/>
    <w:rPr>
      <w:rFonts w:ascii="BrailleText" w:hAnsi="BrailleText"/>
      <w:sz w:val="54"/>
    </w:rPr>
  </w:style>
  <w:style w:type="paragraph" w:styleId="Rubrik">
    <w:name w:val="Title"/>
    <w:basedOn w:val="Braille"/>
    <w:link w:val="RubrikChar"/>
    <w:qFormat/>
    <w:rsid w:val="009855E9"/>
    <w:pPr>
      <w:outlineLvl w:val="0"/>
    </w:pPr>
    <w:rPr>
      <w:rFonts w:ascii="BrailleText" w:hAnsi="BrailleText"/>
      <w:kern w:val="28"/>
    </w:rPr>
  </w:style>
  <w:style w:type="character" w:customStyle="1" w:styleId="RubrikChar">
    <w:name w:val="Rubrik Char"/>
    <w:basedOn w:val="Standardstycketeckensnitt"/>
    <w:link w:val="Rubrik"/>
    <w:rsid w:val="009855E9"/>
    <w:rPr>
      <w:rFonts w:ascii="BrailleText" w:eastAsia="Times New Roman" w:hAnsi="BrailleText" w:cs="Times New Roman"/>
      <w:kern w:val="28"/>
      <w:sz w:val="54"/>
      <w:szCs w:val="20"/>
      <w:lang w:val="en-GB"/>
    </w:rPr>
  </w:style>
  <w:style w:type="paragraph" w:styleId="Innehll1">
    <w:name w:val="toc 1"/>
    <w:basedOn w:val="Braille"/>
    <w:next w:val="Braille"/>
    <w:autoRedefine/>
    <w:semiHidden/>
    <w:rsid w:val="009855E9"/>
    <w:pPr>
      <w:spacing w:before="720"/>
      <w:ind w:left="1080" w:hanging="1080"/>
    </w:pPr>
    <w:rPr>
      <w:rFonts w:ascii="BrailleText" w:hAnsi="BrailleText"/>
      <w:noProof/>
    </w:rPr>
  </w:style>
  <w:style w:type="paragraph" w:styleId="Innehll2">
    <w:name w:val="toc 2"/>
    <w:basedOn w:val="Braille"/>
    <w:next w:val="Normal"/>
    <w:autoRedefine/>
    <w:semiHidden/>
    <w:rsid w:val="009855E9"/>
    <w:pPr>
      <w:ind w:left="1440" w:hanging="1080"/>
    </w:pPr>
    <w:rPr>
      <w:rFonts w:ascii="BrailleText" w:hAnsi="BrailleText"/>
    </w:rPr>
  </w:style>
  <w:style w:type="character" w:customStyle="1" w:styleId="paglin">
    <w:name w:val="paglin"/>
    <w:rsid w:val="009855E9"/>
    <w:rPr>
      <w:rFonts w:ascii="Braille 6 txt no" w:hAnsi="Braille 6 txt no"/>
      <w:noProof w:val="0"/>
      <w:sz w:val="54"/>
      <w:lang w:val="sv-SE"/>
    </w:rPr>
  </w:style>
  <w:style w:type="paragraph" w:styleId="Innehll5">
    <w:name w:val="toc 5"/>
    <w:basedOn w:val="Normal"/>
    <w:next w:val="Normal"/>
    <w:autoRedefine/>
    <w:semiHidden/>
    <w:rsid w:val="009855E9"/>
    <w:pPr>
      <w:spacing w:before="720"/>
      <w:ind w:left="720" w:hanging="720"/>
    </w:pPr>
    <w:rPr>
      <w:rFonts w:ascii="BrailleText" w:hAnsi="BrailleText"/>
    </w:rPr>
  </w:style>
  <w:style w:type="paragraph" w:styleId="Innehll6">
    <w:name w:val="toc 6"/>
    <w:basedOn w:val="Braille"/>
    <w:next w:val="Normal"/>
    <w:autoRedefine/>
    <w:semiHidden/>
    <w:rsid w:val="009855E9"/>
    <w:pPr>
      <w:ind w:left="720" w:hanging="720"/>
    </w:pPr>
    <w:rPr>
      <w:rFonts w:ascii="BrailleText" w:hAnsi="BrailleText"/>
    </w:rPr>
  </w:style>
  <w:style w:type="paragraph" w:styleId="Innehll7">
    <w:name w:val="toc 7"/>
    <w:basedOn w:val="Braille"/>
    <w:next w:val="Normal"/>
    <w:autoRedefine/>
    <w:semiHidden/>
    <w:rsid w:val="009855E9"/>
    <w:pPr>
      <w:ind w:left="2160" w:hanging="720"/>
    </w:pPr>
    <w:rPr>
      <w:rFonts w:ascii="BrailleText" w:hAnsi="BrailleText"/>
    </w:rPr>
  </w:style>
  <w:style w:type="paragraph" w:styleId="Makrotext">
    <w:name w:val="macro"/>
    <w:link w:val="MakrotextChar"/>
    <w:semiHidden/>
    <w:rsid w:val="009855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MakrotextChar">
    <w:name w:val="Makrotext Char"/>
    <w:basedOn w:val="Standardstycketeckensnitt"/>
    <w:link w:val="Makrotext"/>
    <w:semiHidden/>
    <w:rsid w:val="009855E9"/>
    <w:rPr>
      <w:rFonts w:ascii="Courier New" w:eastAsia="Times New Roman" w:hAnsi="Courier New" w:cs="Courier New"/>
      <w:sz w:val="20"/>
      <w:szCs w:val="20"/>
      <w:lang w:val="en-GB"/>
    </w:rPr>
  </w:style>
  <w:style w:type="paragraph" w:styleId="Innehll3">
    <w:name w:val="toc 3"/>
    <w:basedOn w:val="Braille"/>
    <w:next w:val="Normal"/>
    <w:autoRedefine/>
    <w:semiHidden/>
    <w:rsid w:val="009855E9"/>
    <w:pPr>
      <w:ind w:left="1800" w:hanging="1080"/>
    </w:pPr>
    <w:rPr>
      <w:rFonts w:ascii="BrailleText" w:hAnsi="BrailleText"/>
    </w:rPr>
  </w:style>
  <w:style w:type="paragraph" w:styleId="Innehll4">
    <w:name w:val="toc 4"/>
    <w:basedOn w:val="Braille"/>
    <w:next w:val="Normal"/>
    <w:autoRedefine/>
    <w:semiHidden/>
    <w:rsid w:val="009855E9"/>
    <w:pPr>
      <w:ind w:left="2160" w:hanging="1080"/>
    </w:pPr>
    <w:rPr>
      <w:rFonts w:ascii="BrailleText" w:hAnsi="BrailleText"/>
    </w:rPr>
  </w:style>
  <w:style w:type="paragraph" w:styleId="Innehll8">
    <w:name w:val="toc 8"/>
    <w:basedOn w:val="Braille"/>
    <w:next w:val="Normal"/>
    <w:autoRedefine/>
    <w:semiHidden/>
    <w:rsid w:val="009855E9"/>
    <w:pPr>
      <w:ind w:left="2160" w:hanging="720"/>
    </w:pPr>
    <w:rPr>
      <w:rFonts w:ascii="BrailleText" w:hAnsi="BrailleText"/>
    </w:rPr>
  </w:style>
  <w:style w:type="paragraph" w:styleId="Innehll9">
    <w:name w:val="toc 9"/>
    <w:basedOn w:val="Braille"/>
    <w:next w:val="Normal"/>
    <w:autoRedefine/>
    <w:semiHidden/>
    <w:rsid w:val="009855E9"/>
    <w:pPr>
      <w:spacing w:before="720"/>
      <w:ind w:left="720" w:hanging="720"/>
    </w:pPr>
  </w:style>
  <w:style w:type="paragraph" w:styleId="Index1">
    <w:name w:val="index 1"/>
    <w:basedOn w:val="Normal"/>
    <w:next w:val="Normal"/>
    <w:autoRedefine/>
    <w:semiHidden/>
    <w:rsid w:val="009855E9"/>
    <w:pPr>
      <w:ind w:left="540" w:hanging="540"/>
    </w:pPr>
    <w:rPr>
      <w:rFonts w:ascii="BrailleText" w:hAnsi="BrailleText"/>
    </w:rPr>
  </w:style>
  <w:style w:type="paragraph" w:styleId="Index2">
    <w:name w:val="index 2"/>
    <w:basedOn w:val="Normal"/>
    <w:next w:val="Normal"/>
    <w:autoRedefine/>
    <w:semiHidden/>
    <w:rsid w:val="009855E9"/>
    <w:pPr>
      <w:ind w:left="1080" w:hanging="540"/>
    </w:pPr>
    <w:rPr>
      <w:rFonts w:ascii="BrailleText" w:hAnsi="BrailleText"/>
    </w:rPr>
  </w:style>
  <w:style w:type="paragraph" w:styleId="Index3">
    <w:name w:val="index 3"/>
    <w:basedOn w:val="Normal"/>
    <w:next w:val="Normal"/>
    <w:autoRedefine/>
    <w:semiHidden/>
    <w:rsid w:val="009855E9"/>
    <w:pPr>
      <w:ind w:left="1620" w:hanging="540"/>
    </w:pPr>
    <w:rPr>
      <w:rFonts w:ascii="BrailleText" w:hAnsi="BrailleText"/>
    </w:rPr>
  </w:style>
  <w:style w:type="paragraph" w:styleId="Index4">
    <w:name w:val="index 4"/>
    <w:basedOn w:val="Normal"/>
    <w:next w:val="Normal"/>
    <w:autoRedefine/>
    <w:semiHidden/>
    <w:rsid w:val="009855E9"/>
    <w:pPr>
      <w:ind w:left="2160" w:hanging="540"/>
    </w:pPr>
    <w:rPr>
      <w:rFonts w:ascii="BrailleText" w:hAnsi="BrailleText"/>
    </w:rPr>
  </w:style>
  <w:style w:type="paragraph" w:styleId="Index5">
    <w:name w:val="index 5"/>
    <w:basedOn w:val="Normal"/>
    <w:next w:val="Normal"/>
    <w:autoRedefine/>
    <w:semiHidden/>
    <w:rsid w:val="009855E9"/>
    <w:pPr>
      <w:ind w:left="2700" w:hanging="540"/>
    </w:pPr>
    <w:rPr>
      <w:rFonts w:ascii="BrailleText" w:hAnsi="BrailleText"/>
    </w:rPr>
  </w:style>
  <w:style w:type="paragraph" w:styleId="Index6">
    <w:name w:val="index 6"/>
    <w:basedOn w:val="Normal"/>
    <w:next w:val="Normal"/>
    <w:autoRedefine/>
    <w:semiHidden/>
    <w:rsid w:val="009855E9"/>
    <w:pPr>
      <w:ind w:left="3240" w:hanging="540"/>
    </w:pPr>
    <w:rPr>
      <w:rFonts w:ascii="BrailleText" w:hAnsi="BrailleText"/>
    </w:rPr>
  </w:style>
  <w:style w:type="paragraph" w:styleId="Index7">
    <w:name w:val="index 7"/>
    <w:basedOn w:val="Normal"/>
    <w:next w:val="Normal"/>
    <w:autoRedefine/>
    <w:semiHidden/>
    <w:rsid w:val="009855E9"/>
    <w:pPr>
      <w:ind w:left="3780" w:hanging="540"/>
    </w:pPr>
    <w:rPr>
      <w:rFonts w:ascii="BrailleText" w:hAnsi="BrailleText"/>
    </w:rPr>
  </w:style>
  <w:style w:type="paragraph" w:styleId="Index8">
    <w:name w:val="index 8"/>
    <w:basedOn w:val="Normal"/>
    <w:next w:val="Normal"/>
    <w:autoRedefine/>
    <w:semiHidden/>
    <w:rsid w:val="009855E9"/>
    <w:pPr>
      <w:ind w:left="4320" w:hanging="540"/>
    </w:pPr>
    <w:rPr>
      <w:rFonts w:ascii="BrailleText" w:hAnsi="BrailleText"/>
    </w:rPr>
  </w:style>
  <w:style w:type="paragraph" w:styleId="Index9">
    <w:name w:val="index 9"/>
    <w:basedOn w:val="Normal"/>
    <w:next w:val="Normal"/>
    <w:autoRedefine/>
    <w:semiHidden/>
    <w:rsid w:val="009855E9"/>
    <w:pPr>
      <w:ind w:left="4860" w:hanging="540"/>
    </w:pPr>
    <w:rPr>
      <w:rFonts w:ascii="BrailleText" w:hAnsi="BrailleText"/>
    </w:rPr>
  </w:style>
  <w:style w:type="paragraph" w:styleId="Brdtext">
    <w:name w:val="Body Text"/>
    <w:basedOn w:val="Normal"/>
    <w:link w:val="BrdtextChar"/>
    <w:rsid w:val="009855E9"/>
    <w:pPr>
      <w:spacing w:after="120"/>
    </w:pPr>
  </w:style>
  <w:style w:type="character" w:customStyle="1" w:styleId="BrdtextChar">
    <w:name w:val="Brödtext Char"/>
    <w:basedOn w:val="Standardstycketeckensnitt"/>
    <w:link w:val="Brdtext"/>
    <w:rsid w:val="009855E9"/>
    <w:rPr>
      <w:rFonts w:ascii="Braille 6 txt no" w:eastAsia="Times New Roman" w:hAnsi="Braille 6 txt no" w:cs="Times New Roman"/>
      <w:sz w:val="54"/>
      <w:szCs w:val="20"/>
      <w:lang w:val="en-GB"/>
    </w:rPr>
  </w:style>
  <w:style w:type="paragraph" w:styleId="Brdtextmedfrstaindrag">
    <w:name w:val="Body Text First Indent"/>
    <w:basedOn w:val="Brdtext"/>
    <w:link w:val="BrdtextmedfrstaindragChar"/>
    <w:rsid w:val="009855E9"/>
    <w:pPr>
      <w:ind w:firstLine="210"/>
    </w:pPr>
  </w:style>
  <w:style w:type="character" w:customStyle="1" w:styleId="BrdtextmedfrstaindragChar">
    <w:name w:val="Brödtext med första indrag Char"/>
    <w:basedOn w:val="BrdtextChar"/>
    <w:link w:val="Brdtextmedfrstaindrag"/>
    <w:rsid w:val="009855E9"/>
    <w:rPr>
      <w:rFonts w:ascii="Braille 6 txt no" w:eastAsia="Times New Roman" w:hAnsi="Braille 6 txt no" w:cs="Times New Roman"/>
      <w:sz w:val="54"/>
      <w:szCs w:val="20"/>
      <w:lang w:val="en-GB"/>
    </w:rPr>
  </w:style>
  <w:style w:type="paragraph" w:styleId="Lista">
    <w:name w:val="List"/>
    <w:basedOn w:val="Normal"/>
    <w:rsid w:val="009855E9"/>
    <w:pPr>
      <w:numPr>
        <w:numId w:val="1"/>
      </w:numPr>
    </w:pPr>
    <w:rPr>
      <w:rFonts w:ascii="BrailleText" w:hAnsi="BrailleText"/>
    </w:rPr>
  </w:style>
  <w:style w:type="paragraph" w:styleId="Lista2">
    <w:name w:val="List 2"/>
    <w:basedOn w:val="Normal"/>
    <w:rsid w:val="009855E9"/>
    <w:pPr>
      <w:numPr>
        <w:numId w:val="2"/>
      </w:numPr>
    </w:pPr>
    <w:rPr>
      <w:rFonts w:ascii="BrailleText" w:hAnsi="BrailleText"/>
    </w:rPr>
  </w:style>
  <w:style w:type="paragraph" w:styleId="Numreradlista">
    <w:name w:val="List Number"/>
    <w:basedOn w:val="Braille"/>
    <w:rsid w:val="009855E9"/>
    <w:pPr>
      <w:numPr>
        <w:numId w:val="3"/>
      </w:numPr>
    </w:pPr>
    <w:rPr>
      <w:rFonts w:ascii="BrailleText" w:hAnsi="BrailleText"/>
    </w:rPr>
  </w:style>
  <w:style w:type="paragraph" w:customStyle="1" w:styleId="NumreradListaPunkt">
    <w:name w:val="Numrerad Lista Punkt"/>
    <w:basedOn w:val="Braille"/>
    <w:rsid w:val="009855E9"/>
    <w:pPr>
      <w:numPr>
        <w:numId w:val="6"/>
      </w:numPr>
    </w:pPr>
    <w:rPr>
      <w:rFonts w:ascii="BrailleText" w:hAnsi="BrailleText"/>
      <w:lang w:val="sv-SE"/>
    </w:rPr>
  </w:style>
  <w:style w:type="paragraph" w:customStyle="1" w:styleId="NumListafler">
    <w:name w:val="Num Lista fler"/>
    <w:basedOn w:val="Numreradlista"/>
    <w:rsid w:val="009855E9"/>
    <w:pPr>
      <w:numPr>
        <w:numId w:val="14"/>
      </w:numPr>
    </w:pPr>
    <w:rPr>
      <w:lang w:val="sv-SE"/>
    </w:rPr>
  </w:style>
  <w:style w:type="paragraph" w:customStyle="1" w:styleId="NumListaflerpunkt">
    <w:name w:val="Num Lista fler punkt"/>
    <w:basedOn w:val="Numreradlista"/>
    <w:rsid w:val="009855E9"/>
    <w:pPr>
      <w:numPr>
        <w:numId w:val="13"/>
      </w:numPr>
      <w:ind w:left="720"/>
    </w:pPr>
    <w:rPr>
      <w:lang w:val="sv-SE"/>
    </w:rPr>
  </w:style>
  <w:style w:type="paragraph" w:styleId="Listafortstt2">
    <w:name w:val="List Continue 2"/>
    <w:basedOn w:val="Normal"/>
    <w:rsid w:val="009855E9"/>
    <w:pPr>
      <w:spacing w:after="120"/>
      <w:ind w:left="566"/>
    </w:pPr>
    <w:rPr>
      <w:rFonts w:ascii="BrailleText" w:hAnsi="BrailleText"/>
    </w:rPr>
  </w:style>
  <w:style w:type="paragraph" w:styleId="Numreradlista2">
    <w:name w:val="List Number 2"/>
    <w:basedOn w:val="Normal"/>
    <w:rsid w:val="009855E9"/>
    <w:pPr>
      <w:numPr>
        <w:numId w:val="8"/>
      </w:numPr>
      <w:contextualSpacing/>
    </w:pPr>
    <w:rPr>
      <w:rFonts w:ascii="BrailleText" w:hAnsi="BrailleText"/>
    </w:rPr>
  </w:style>
  <w:style w:type="paragraph" w:styleId="Numreradlista3">
    <w:name w:val="List Number 3"/>
    <w:basedOn w:val="Normal"/>
    <w:rsid w:val="009855E9"/>
    <w:pPr>
      <w:numPr>
        <w:numId w:val="9"/>
      </w:numPr>
      <w:contextualSpacing/>
    </w:pPr>
    <w:rPr>
      <w:rFonts w:ascii="BrailleText" w:hAnsi="BrailleText"/>
    </w:rPr>
  </w:style>
  <w:style w:type="paragraph" w:styleId="Numreradlista4">
    <w:name w:val="List Number 4"/>
    <w:basedOn w:val="Normal"/>
    <w:rsid w:val="009855E9"/>
    <w:pPr>
      <w:numPr>
        <w:numId w:val="10"/>
      </w:numPr>
      <w:contextualSpacing/>
    </w:pPr>
    <w:rPr>
      <w:rFonts w:ascii="BrailleText" w:hAnsi="BrailleText"/>
    </w:rPr>
  </w:style>
  <w:style w:type="paragraph" w:styleId="Numreradlista5">
    <w:name w:val="List Number 5"/>
    <w:basedOn w:val="Normal"/>
    <w:rsid w:val="009855E9"/>
    <w:pPr>
      <w:numPr>
        <w:numId w:val="11"/>
      </w:numPr>
      <w:contextualSpacing/>
    </w:pPr>
    <w:rPr>
      <w:rFonts w:ascii="BrailleText" w:hAnsi="BrailleText"/>
    </w:rPr>
  </w:style>
  <w:style w:type="paragraph" w:styleId="Kommentarer">
    <w:name w:val="annotation text"/>
    <w:basedOn w:val="Normal"/>
    <w:link w:val="KommentarerChar"/>
    <w:rsid w:val="009855E9"/>
    <w:rPr>
      <w:rFonts w:ascii="BrailleText" w:hAnsi="BrailleText"/>
      <w:sz w:val="20"/>
    </w:rPr>
  </w:style>
  <w:style w:type="character" w:customStyle="1" w:styleId="KommentarerChar">
    <w:name w:val="Kommentarer Char"/>
    <w:link w:val="Kommentarer"/>
    <w:rsid w:val="009855E9"/>
    <w:rPr>
      <w:rFonts w:ascii="BrailleText" w:eastAsia="Times New Roman" w:hAnsi="BrailleText" w:cs="Times New Roman"/>
      <w:sz w:val="20"/>
      <w:szCs w:val="20"/>
      <w:lang w:val="en-GB"/>
    </w:rPr>
  </w:style>
  <w:style w:type="paragraph" w:styleId="Lista3">
    <w:name w:val="List 3"/>
    <w:basedOn w:val="Normal"/>
    <w:rsid w:val="009855E9"/>
    <w:pPr>
      <w:ind w:left="849" w:hanging="283"/>
      <w:contextualSpacing/>
    </w:pPr>
    <w:rPr>
      <w:rFonts w:ascii="BrailleText" w:hAnsi="BrailleText"/>
    </w:rPr>
  </w:style>
  <w:style w:type="paragraph" w:styleId="Lista4">
    <w:name w:val="List 4"/>
    <w:basedOn w:val="Normal"/>
    <w:rsid w:val="009855E9"/>
    <w:pPr>
      <w:ind w:left="1132" w:hanging="283"/>
      <w:contextualSpacing/>
    </w:pPr>
    <w:rPr>
      <w:rFonts w:ascii="BrailleText" w:hAnsi="BrailleText"/>
    </w:rPr>
  </w:style>
  <w:style w:type="paragraph" w:styleId="Lista5">
    <w:name w:val="List 5"/>
    <w:basedOn w:val="Normal"/>
    <w:rsid w:val="009855E9"/>
    <w:pPr>
      <w:ind w:left="1415" w:hanging="283"/>
      <w:contextualSpacing/>
    </w:pPr>
    <w:rPr>
      <w:rFonts w:ascii="BrailleText" w:hAnsi="BrailleText"/>
    </w:rPr>
  </w:style>
  <w:style w:type="paragraph" w:styleId="Listafortstt">
    <w:name w:val="List Continue"/>
    <w:basedOn w:val="Normal"/>
    <w:rsid w:val="009855E9"/>
    <w:pPr>
      <w:spacing w:after="120"/>
      <w:ind w:left="283"/>
      <w:contextualSpacing/>
    </w:pPr>
    <w:rPr>
      <w:rFonts w:ascii="BrailleText" w:hAnsi="BrailleText"/>
    </w:rPr>
  </w:style>
  <w:style w:type="paragraph" w:styleId="Listafortstt3">
    <w:name w:val="List Continue 3"/>
    <w:basedOn w:val="Normal"/>
    <w:rsid w:val="009855E9"/>
    <w:pPr>
      <w:spacing w:after="120"/>
      <w:ind w:left="849"/>
      <w:contextualSpacing/>
    </w:pPr>
    <w:rPr>
      <w:rFonts w:ascii="BrailleText" w:hAnsi="BrailleText"/>
    </w:rPr>
  </w:style>
  <w:style w:type="paragraph" w:styleId="Listafortstt4">
    <w:name w:val="List Continue 4"/>
    <w:basedOn w:val="Normal"/>
    <w:rsid w:val="009855E9"/>
    <w:pPr>
      <w:spacing w:after="120"/>
      <w:ind w:left="1132"/>
      <w:contextualSpacing/>
    </w:pPr>
    <w:rPr>
      <w:rFonts w:ascii="BrailleText" w:hAnsi="BrailleText"/>
    </w:rPr>
  </w:style>
  <w:style w:type="paragraph" w:styleId="Listafortstt5">
    <w:name w:val="List Continue 5"/>
    <w:basedOn w:val="Normal"/>
    <w:rsid w:val="009855E9"/>
    <w:pPr>
      <w:spacing w:after="120"/>
      <w:ind w:left="1415"/>
      <w:contextualSpacing/>
    </w:pPr>
    <w:rPr>
      <w:rFonts w:ascii="BrailleText" w:hAnsi="BrailleText"/>
    </w:rPr>
  </w:style>
  <w:style w:type="paragraph" w:styleId="Punktlista">
    <w:name w:val="List Bullet"/>
    <w:basedOn w:val="Normal"/>
    <w:rsid w:val="009855E9"/>
    <w:pPr>
      <w:numPr>
        <w:numId w:val="4"/>
      </w:numPr>
      <w:contextualSpacing/>
    </w:pPr>
    <w:rPr>
      <w:rFonts w:ascii="BrailleText" w:hAnsi="BrailleText"/>
    </w:rPr>
  </w:style>
  <w:style w:type="paragraph" w:styleId="Punktlista2">
    <w:name w:val="List Bullet 2"/>
    <w:basedOn w:val="Normal"/>
    <w:rsid w:val="009855E9"/>
    <w:pPr>
      <w:numPr>
        <w:numId w:val="15"/>
      </w:numPr>
      <w:contextualSpacing/>
    </w:pPr>
    <w:rPr>
      <w:rFonts w:ascii="BrailleText" w:hAnsi="BrailleText"/>
    </w:rPr>
  </w:style>
  <w:style w:type="paragraph" w:styleId="Punktlista3">
    <w:name w:val="List Bullet 3"/>
    <w:basedOn w:val="Normal"/>
    <w:rsid w:val="009855E9"/>
    <w:pPr>
      <w:numPr>
        <w:numId w:val="7"/>
      </w:numPr>
      <w:contextualSpacing/>
    </w:pPr>
    <w:rPr>
      <w:rFonts w:ascii="BrailleText" w:hAnsi="BrailleText"/>
    </w:rPr>
  </w:style>
  <w:style w:type="paragraph" w:styleId="Punktlista4">
    <w:name w:val="List Bullet 4"/>
    <w:basedOn w:val="Normal"/>
    <w:rsid w:val="009855E9"/>
    <w:pPr>
      <w:numPr>
        <w:numId w:val="16"/>
      </w:numPr>
      <w:contextualSpacing/>
    </w:pPr>
    <w:rPr>
      <w:rFonts w:ascii="BrailleText" w:hAnsi="BrailleText"/>
    </w:rPr>
  </w:style>
  <w:style w:type="paragraph" w:styleId="Punktlista5">
    <w:name w:val="List Bullet 5"/>
    <w:basedOn w:val="Normal"/>
    <w:rsid w:val="009855E9"/>
    <w:pPr>
      <w:numPr>
        <w:numId w:val="17"/>
      </w:numPr>
      <w:contextualSpacing/>
    </w:pPr>
    <w:rPr>
      <w:rFonts w:ascii="BrailleText" w:hAnsi="BrailleTex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les%20HP\AppData\Roaming\Microsoft\Word\Autostart\cxfw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cxfw.dot</Template>
  <TotalTime>0</TotalTime>
  <Pages>8</Pages>
  <Words>286</Words>
  <Characters>1517</Characters>
  <Application>Microsoft Office Word</Application>
  <DocSecurity>0</DocSecurity>
  <Lines>12</Lines>
  <Paragraphs>3</Paragraphs>
  <ScaleCrop>false</ScaleCrop>
  <Company>Mjuka Verktyg AB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Författare</dc:title>
  <dc:subject/>
  <dc:creator>Carl-Johan Brunér</dc:creator>
  <cp:keywords/>
  <dc:description/>
  <cp:lastModifiedBy>Calles HP</cp:lastModifiedBy>
  <cp:revision>2</cp:revision>
  <dcterms:created xsi:type="dcterms:W3CDTF">2017-05-17T15:42:00Z</dcterms:created>
  <dcterms:modified xsi:type="dcterms:W3CDTF">2017-05-17T15:42:00Z</dcterms:modified>
  <cp:category>NLB 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SE-Punkt</vt:lpwstr>
  </property>
  <property fmtid="{D5CDD505-2E9C-101B-9397-08002B2CF9AE}" pid="3" name="Format">
    <vt:lpwstr>SE-Format-3</vt:lpwstr>
  </property>
  <property fmtid="{D5CDD505-2E9C-101B-9397-08002B2CF9AE}" pid="4" name="Code">
    <vt:lpwstr>&lt;AA&gt;&lt;CA3&gt;&lt;DG1&gt;</vt:lpwstr>
  </property>
</Properties>
</file>